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10080"/>
      </w:tblGrid>
      <w:tr w:rsidR="001E42AC">
        <w:tc>
          <w:tcPr>
            <w:tcW w:w="10080" w:type="dxa"/>
            <w:shd w:val="clear" w:color="auto" w:fill="E6E6E6"/>
          </w:tcPr>
          <w:p w:rsidR="001E42AC" w:rsidRDefault="001E42A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bCs/>
              </w:rPr>
              <w:t>Fornitore di servizi di media audiovisivi lineari o radiofonici e non lineari</w:t>
            </w:r>
          </w:p>
        </w:tc>
      </w:tr>
    </w:tbl>
    <w:p w:rsidR="001E42AC" w:rsidRDefault="001E42AC">
      <w:pPr>
        <w:jc w:val="center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b/>
          <w:sz w:val="22"/>
          <w:szCs w:val="22"/>
        </w:rPr>
        <w:tab/>
      </w:r>
    </w:p>
    <w:p w:rsidR="001E42AC" w:rsidRDefault="001E42AC">
      <w:pPr>
        <w:rPr>
          <w:rFonts w:ascii="Tahoma" w:hAnsi="Tahoma" w:cs="Tahoma"/>
          <w:sz w:val="14"/>
          <w:szCs w:val="1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273"/>
        <w:gridCol w:w="4227"/>
      </w:tblGrid>
      <w:tr w:rsidR="001E42AC">
        <w:tc>
          <w:tcPr>
            <w:tcW w:w="5580" w:type="dxa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956"/>
            </w:tblGrid>
            <w:tr w:rsidR="001E42AC">
              <w:tc>
                <w:tcPr>
                  <w:tcW w:w="49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bookmarkStart w:id="0" w:name="Testo24"/>
                <w:p w:rsidR="001E42AC" w:rsidRDefault="001E42AC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2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273" w:type="dxa"/>
          </w:tcPr>
          <w:p w:rsidR="001E42AC" w:rsidRDefault="001E42AC">
            <w:pPr>
              <w:rPr>
                <w:rFonts w:ascii="Tahoma" w:hAnsi="Tahoma" w:cs="Tahoma"/>
              </w:rPr>
            </w:pPr>
          </w:p>
        </w:tc>
        <w:bookmarkStart w:id="1" w:name="Testo25"/>
        <w:tc>
          <w:tcPr>
            <w:tcW w:w="4227" w:type="dxa"/>
          </w:tcPr>
          <w:p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1E42AC">
        <w:tc>
          <w:tcPr>
            <w:tcW w:w="5580" w:type="dxa"/>
          </w:tcPr>
          <w:p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Operatore di comunicazione richiedente</w:t>
            </w:r>
          </w:p>
        </w:tc>
        <w:tc>
          <w:tcPr>
            <w:tcW w:w="273" w:type="dxa"/>
          </w:tcPr>
          <w:p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4227" w:type="dxa"/>
          </w:tcPr>
          <w:p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Codice fiscale </w:t>
            </w:r>
          </w:p>
        </w:tc>
      </w:tr>
    </w:tbl>
    <w:p w:rsidR="001E42AC" w:rsidRDefault="001E42AC">
      <w:pPr>
        <w:rPr>
          <w:rFonts w:ascii="Tahoma" w:hAnsi="Tahoma" w:cs="Tahoma"/>
          <w:b/>
          <w:sz w:val="16"/>
          <w:szCs w:val="16"/>
        </w:rPr>
      </w:pPr>
    </w:p>
    <w:p w:rsidR="001E42AC" w:rsidRDefault="001E42AC">
      <w:pPr>
        <w:rPr>
          <w:rFonts w:ascii="Tahoma" w:hAnsi="Tahoma" w:cs="Tahoma"/>
          <w:b/>
          <w:sz w:val="16"/>
          <w:szCs w:val="16"/>
        </w:rPr>
      </w:pPr>
      <w:r w:rsidRPr="00DE4B29">
        <w:rPr>
          <w:rFonts w:ascii="Tahoma" w:hAnsi="Tahoma" w:cs="Tahoma"/>
          <w:b/>
          <w:sz w:val="16"/>
          <w:szCs w:val="16"/>
        </w:rPr>
        <w:t xml:space="preserve">Modalità di </w:t>
      </w:r>
      <w:r>
        <w:rPr>
          <w:rFonts w:ascii="Tahoma" w:hAnsi="Tahoma" w:cs="Tahoma"/>
          <w:b/>
          <w:sz w:val="16"/>
          <w:szCs w:val="16"/>
        </w:rPr>
        <w:t>fornitura del servizio</w:t>
      </w:r>
    </w:p>
    <w:p w:rsidR="001E42AC" w:rsidRPr="00DE4B29" w:rsidRDefault="001E42AC">
      <w:pPr>
        <w:rPr>
          <w:rFonts w:ascii="Tahoma" w:hAnsi="Tahoma" w:cs="Tahoma"/>
          <w:b/>
          <w:sz w:val="16"/>
          <w:szCs w:val="16"/>
        </w:rPr>
      </w:pPr>
      <w:r w:rsidRPr="00DE4B29">
        <w:rPr>
          <w:rFonts w:ascii="Tahoma" w:hAnsi="Tahoma" w:cs="Tahoma"/>
          <w:b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21"/>
      </w:tblGrid>
      <w:tr w:rsidR="001E42AC" w:rsidTr="00165770">
        <w:tc>
          <w:tcPr>
            <w:tcW w:w="9778" w:type="dxa"/>
          </w:tcPr>
          <w:tbl>
            <w:tblPr>
              <w:tblW w:w="9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495"/>
              <w:gridCol w:w="5400"/>
            </w:tblGrid>
            <w:tr w:rsidR="001E42AC" w:rsidTr="00165770">
              <w:tc>
                <w:tcPr>
                  <w:tcW w:w="4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2AC" w:rsidRPr="00165770" w:rsidRDefault="001E42AC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14"/>
                      <w:szCs w:val="14"/>
                    </w:rPr>
                    <w:t xml:space="preserve"> lineare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2AC" w:rsidRPr="00165770" w:rsidRDefault="001E42AC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14"/>
                      <w:szCs w:val="14"/>
                    </w:rPr>
                    <w:t xml:space="preserve"> Non lineare</w:t>
                  </w:r>
                </w:p>
              </w:tc>
            </w:tr>
          </w:tbl>
          <w:p w:rsidR="001E42AC" w:rsidRPr="00165770" w:rsidRDefault="001E42AC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1E42AC" w:rsidRDefault="001E42AC">
      <w:pPr>
        <w:rPr>
          <w:rFonts w:ascii="Tahoma" w:hAnsi="Tahoma" w:cs="Tahoma"/>
          <w:sz w:val="14"/>
          <w:szCs w:val="14"/>
        </w:rPr>
      </w:pPr>
    </w:p>
    <w:p w:rsidR="001E42AC" w:rsidRDefault="001E42AC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769"/>
        <w:gridCol w:w="8361"/>
      </w:tblGrid>
      <w:tr w:rsidR="001E42AC" w:rsidTr="00165770">
        <w:tc>
          <w:tcPr>
            <w:tcW w:w="878" w:type="dxa"/>
          </w:tcPr>
          <w:bookmarkStart w:id="2" w:name="Testo3"/>
          <w:p w:rsidR="001E42AC" w:rsidRPr="00165770" w:rsidRDefault="001E42AC" w:rsidP="00BF3C1E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bookmarkStart w:id="3" w:name="Testo4"/>
        <w:tc>
          <w:tcPr>
            <w:tcW w:w="769" w:type="dxa"/>
          </w:tcPr>
          <w:p w:rsidR="001E42AC" w:rsidRPr="00165770" w:rsidRDefault="001E42AC" w:rsidP="00BF3C1E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bookmarkStart w:id="4" w:name="Testo5"/>
        <w:tc>
          <w:tcPr>
            <w:tcW w:w="8361" w:type="dxa"/>
          </w:tcPr>
          <w:p w:rsidR="001E42AC" w:rsidRPr="00165770" w:rsidRDefault="001E42AC" w:rsidP="00BF3C1E">
            <w:pPr>
              <w:rPr>
                <w:rFonts w:ascii="Tahoma" w:hAnsi="Tahoma" w:cs="Tahoma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</w:tr>
      <w:tr w:rsidR="001E42AC" w:rsidTr="00165770">
        <w:tc>
          <w:tcPr>
            <w:tcW w:w="878" w:type="dxa"/>
          </w:tcPr>
          <w:p w:rsidR="001E42AC" w:rsidRPr="00165770" w:rsidRDefault="001E42AC" w:rsidP="00BF3C1E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 xml:space="preserve">Numero </w:t>
            </w:r>
          </w:p>
        </w:tc>
        <w:tc>
          <w:tcPr>
            <w:tcW w:w="769" w:type="dxa"/>
          </w:tcPr>
          <w:p w:rsidR="001E42AC" w:rsidRPr="00165770" w:rsidRDefault="001E42AC" w:rsidP="00BF3C1E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 xml:space="preserve">Totale </w:t>
            </w:r>
          </w:p>
        </w:tc>
        <w:tc>
          <w:tcPr>
            <w:tcW w:w="8361" w:type="dxa"/>
          </w:tcPr>
          <w:p w:rsidR="001E42AC" w:rsidRPr="00165770" w:rsidRDefault="001E42AC" w:rsidP="00BF3C1E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 xml:space="preserve">  Denominazione marchio </w:t>
            </w:r>
          </w:p>
        </w:tc>
      </w:tr>
    </w:tbl>
    <w:p w:rsidR="001E42AC" w:rsidRDefault="001E42AC">
      <w:pPr>
        <w:rPr>
          <w:rFonts w:ascii="Tahoma" w:hAnsi="Tahoma" w:cs="Tahoma"/>
          <w:sz w:val="14"/>
          <w:szCs w:val="14"/>
        </w:rPr>
      </w:pPr>
    </w:p>
    <w:p w:rsidR="001E42AC" w:rsidRDefault="001E42AC" w:rsidP="00234DE8">
      <w:pPr>
        <w:pBdr>
          <w:bottom w:val="single" w:sz="4" w:space="0" w:color="auto"/>
        </w:pBd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Estremi autorizzazione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2700"/>
        <w:gridCol w:w="3240"/>
      </w:tblGrid>
      <w:tr w:rsidR="001E42AC" w:rsidTr="00165770">
        <w:tc>
          <w:tcPr>
            <w:tcW w:w="2444" w:type="dxa"/>
          </w:tcPr>
          <w:p w:rsidR="001E42AC" w:rsidRPr="00165770" w:rsidRDefault="001E42AC" w:rsidP="00234DE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  <w:sz w:val="16"/>
                <w:szCs w:val="16"/>
              </w:rPr>
              <w:t xml:space="preserve"> Ministero competente</w:t>
            </w:r>
          </w:p>
        </w:tc>
        <w:tc>
          <w:tcPr>
            <w:tcW w:w="1624" w:type="dxa"/>
          </w:tcPr>
          <w:p w:rsidR="001E42AC" w:rsidRPr="00165770" w:rsidRDefault="001E42AC" w:rsidP="00234DE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</w:rPr>
              <w:t xml:space="preserve"> </w:t>
            </w:r>
            <w:r w:rsidRPr="00165770">
              <w:rPr>
                <w:rFonts w:ascii="Tahoma" w:hAnsi="Tahoma" w:cs="Tahoma"/>
                <w:sz w:val="16"/>
                <w:szCs w:val="16"/>
              </w:rPr>
              <w:t>AGCOM</w:t>
            </w:r>
          </w:p>
        </w:tc>
        <w:tc>
          <w:tcPr>
            <w:tcW w:w="2700" w:type="dxa"/>
          </w:tcPr>
          <w:p w:rsidR="001E42AC" w:rsidRPr="00165770" w:rsidRDefault="001E42AC" w:rsidP="00234DE8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</w:rPr>
              <w:t xml:space="preserve"> </w:t>
            </w:r>
            <w:r w:rsidRPr="00165770">
              <w:rPr>
                <w:rFonts w:ascii="Tahoma" w:hAnsi="Tahoma" w:cs="Tahoma"/>
                <w:sz w:val="16"/>
                <w:szCs w:val="16"/>
              </w:rPr>
              <w:t xml:space="preserve">Regione/Provincia 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3240" w:type="dxa"/>
          </w:tcPr>
          <w:p w:rsidR="001E42AC" w:rsidRPr="00165770" w:rsidRDefault="001E42AC" w:rsidP="00234DE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  <w:sz w:val="16"/>
                <w:szCs w:val="16"/>
              </w:rPr>
              <w:t xml:space="preserve"> Stato Membro Unione Europea</w:t>
            </w:r>
          </w:p>
        </w:tc>
      </w:tr>
    </w:tbl>
    <w:p w:rsidR="001E42AC" w:rsidRDefault="001E42AC">
      <w:pPr>
        <w:jc w:val="both"/>
        <w:rPr>
          <w:rFonts w:ascii="Tahoma" w:hAnsi="Tahoma" w:cs="Tahoma"/>
          <w:sz w:val="14"/>
          <w:szCs w:val="14"/>
        </w:rPr>
      </w:pPr>
    </w:p>
    <w:p w:rsidR="001E42AC" w:rsidRDefault="001E42AC">
      <w:pPr>
        <w:jc w:val="both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sz w:val="16"/>
          <w:szCs w:val="16"/>
        </w:rPr>
        <w:instrText xml:space="preserve"> FORMCHECKBOX </w:instrText>
      </w:r>
      <w:r>
        <w:rPr>
          <w:rFonts w:ascii="Tahoma" w:hAnsi="Tahoma" w:cs="Tahoma"/>
          <w:sz w:val="16"/>
          <w:szCs w:val="16"/>
        </w:rPr>
      </w:r>
      <w:r>
        <w:rPr>
          <w:rFonts w:ascii="Tahoma" w:hAnsi="Tahoma" w:cs="Tahoma"/>
          <w:sz w:val="16"/>
          <w:szCs w:val="16"/>
        </w:rPr>
        <w:fldChar w:fldCharType="end"/>
      </w:r>
      <w:r w:rsidRPr="00F62BBF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 carattere comunitario</w:t>
      </w:r>
    </w:p>
    <w:p w:rsidR="001E42AC" w:rsidRDefault="001E42AC">
      <w:pPr>
        <w:jc w:val="both"/>
        <w:rPr>
          <w:rFonts w:ascii="Tahoma" w:hAnsi="Tahoma" w:cs="Tahoma"/>
          <w:sz w:val="14"/>
          <w:szCs w:val="1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960"/>
      </w:tblGrid>
      <w:tr w:rsidR="001E42AC" w:rsidTr="00165770">
        <w:tc>
          <w:tcPr>
            <w:tcW w:w="612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>gg/mm/aaaa</w:t>
            </w:r>
          </w:p>
        </w:tc>
        <w:tc>
          <w:tcPr>
            <w:tcW w:w="396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1E42AC" w:rsidTr="00165770">
        <w:tc>
          <w:tcPr>
            <w:tcW w:w="612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 xml:space="preserve">Data di rilascio del provvedimento </w:t>
            </w:r>
          </w:p>
        </w:tc>
        <w:tc>
          <w:tcPr>
            <w:tcW w:w="396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 xml:space="preserve">  Numero Provvedimento</w:t>
            </w:r>
          </w:p>
        </w:tc>
      </w:tr>
    </w:tbl>
    <w:p w:rsidR="001E42AC" w:rsidRDefault="001E42AC">
      <w:pPr>
        <w:jc w:val="both"/>
        <w:rPr>
          <w:rFonts w:ascii="Tahoma" w:hAnsi="Tahoma" w:cs="Tahoma"/>
          <w:sz w:val="14"/>
          <w:szCs w:val="14"/>
        </w:rPr>
      </w:pPr>
    </w:p>
    <w:p w:rsidR="001E42AC" w:rsidRDefault="001E42AC" w:rsidP="00F875F9">
      <w:pPr>
        <w:jc w:val="center"/>
        <w:rPr>
          <w:rFonts w:ascii="Tahoma" w:hAnsi="Tahoma" w:cs="Tahoma"/>
          <w:b/>
          <w:sz w:val="14"/>
          <w:szCs w:val="14"/>
        </w:rPr>
      </w:pPr>
      <w:r>
        <w:rPr>
          <w:rFonts w:ascii="Tahoma" w:hAnsi="Tahoma" w:cs="Tahoma"/>
          <w:b/>
          <w:sz w:val="14"/>
          <w:szCs w:val="14"/>
        </w:rPr>
        <w:t>o</w:t>
      </w:r>
      <w:r w:rsidRPr="00F875F9">
        <w:rPr>
          <w:rFonts w:ascii="Tahoma" w:hAnsi="Tahoma" w:cs="Tahoma"/>
          <w:b/>
          <w:sz w:val="14"/>
          <w:szCs w:val="14"/>
        </w:rPr>
        <w:t>vvero</w:t>
      </w:r>
    </w:p>
    <w:p w:rsidR="001E42AC" w:rsidRPr="00F875F9" w:rsidRDefault="001E42AC" w:rsidP="00F875F9">
      <w:pPr>
        <w:jc w:val="center"/>
        <w:rPr>
          <w:rFonts w:ascii="Tahoma" w:hAnsi="Tahoma" w:cs="Tahoma"/>
          <w:b/>
          <w:sz w:val="14"/>
          <w:szCs w:val="1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960"/>
      </w:tblGrid>
      <w:tr w:rsidR="001E42AC" w:rsidTr="00165770">
        <w:tc>
          <w:tcPr>
            <w:tcW w:w="612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>gg/mm/aaaa</w:t>
            </w:r>
          </w:p>
        </w:tc>
        <w:tc>
          <w:tcPr>
            <w:tcW w:w="396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1E42AC" w:rsidTr="00165770">
        <w:tc>
          <w:tcPr>
            <w:tcW w:w="612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>Data di presentazione della segnalazione certificata di inizio attività</w:t>
            </w:r>
          </w:p>
        </w:tc>
        <w:tc>
          <w:tcPr>
            <w:tcW w:w="3960" w:type="dxa"/>
          </w:tcPr>
          <w:p w:rsidR="001E42AC" w:rsidRPr="00165770" w:rsidRDefault="001E42AC" w:rsidP="0002335A">
            <w:pPr>
              <w:rPr>
                <w:rFonts w:ascii="Tahoma" w:hAnsi="Tahoma" w:cs="Tahoma"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t xml:space="preserve">  Numero Raccomandata /Protocollo</w:t>
            </w:r>
          </w:p>
        </w:tc>
      </w:tr>
    </w:tbl>
    <w:p w:rsidR="001E42AC" w:rsidRDefault="001E42AC">
      <w:pPr>
        <w:jc w:val="both"/>
        <w:rPr>
          <w:rFonts w:ascii="Tahoma" w:hAnsi="Tahoma" w:cs="Tahoma"/>
          <w:sz w:val="14"/>
          <w:szCs w:val="14"/>
        </w:rPr>
      </w:pPr>
    </w:p>
    <w:p w:rsidR="001E42AC" w:rsidRDefault="001E42AC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Ambito di diffusione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1"/>
        <w:gridCol w:w="5119"/>
      </w:tblGrid>
      <w:tr w:rsidR="001E42AC" w:rsidTr="00165770">
        <w:tc>
          <w:tcPr>
            <w:tcW w:w="4961" w:type="dxa"/>
          </w:tcPr>
          <w:p w:rsidR="001E42AC" w:rsidRPr="00165770" w:rsidRDefault="001E42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Pr="00165770">
              <w:rPr>
                <w:rFonts w:ascii="Tahoma" w:hAnsi="Tahoma" w:cs="Tahoma"/>
                <w:sz w:val="18"/>
                <w:szCs w:val="18"/>
              </w:rPr>
              <w:t>Nazionale</w:t>
            </w:r>
          </w:p>
        </w:tc>
        <w:tc>
          <w:tcPr>
            <w:tcW w:w="5119" w:type="dxa"/>
          </w:tcPr>
          <w:p w:rsidR="001E42AC" w:rsidRPr="00165770" w:rsidRDefault="001E42AC" w:rsidP="004718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Pr="00165770">
              <w:rPr>
                <w:rFonts w:ascii="Tahoma" w:hAnsi="Tahoma" w:cs="Tahoma"/>
                <w:sz w:val="18"/>
                <w:szCs w:val="18"/>
              </w:rPr>
              <w:t>Locale (</w:t>
            </w:r>
            <w:r>
              <w:rPr>
                <w:rFonts w:ascii="Tahoma" w:hAnsi="Tahoma" w:cs="Tahoma"/>
                <w:sz w:val="18"/>
                <w:szCs w:val="18"/>
              </w:rPr>
              <w:t>*</w:t>
            </w:r>
            <w:r w:rsidRPr="0016577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</w:tbl>
    <w:p w:rsidR="001E42AC" w:rsidRDefault="001E42AC">
      <w:pPr>
        <w:rPr>
          <w:rFonts w:ascii="Tahoma" w:hAnsi="Tahoma" w:cs="Tahoma"/>
          <w:b/>
          <w:sz w:val="16"/>
          <w:szCs w:val="16"/>
        </w:rPr>
      </w:pPr>
    </w:p>
    <w:p w:rsidR="001E42AC" w:rsidRDefault="001E42AC">
      <w:pPr>
        <w:jc w:val="center"/>
        <w:rPr>
          <w:rFonts w:ascii="Tahoma" w:hAnsi="Tahoma" w:cs="Tahoma"/>
          <w:sz w:val="4"/>
          <w:szCs w:val="4"/>
        </w:rPr>
      </w:pPr>
    </w:p>
    <w:p w:rsidR="001E42AC" w:rsidRDefault="001E42AC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Tipologia di contenuto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1"/>
        <w:gridCol w:w="5119"/>
      </w:tblGrid>
      <w:tr w:rsidR="001E42AC" w:rsidTr="00165770">
        <w:tc>
          <w:tcPr>
            <w:tcW w:w="4961" w:type="dxa"/>
          </w:tcPr>
          <w:bookmarkStart w:id="5" w:name="Controllo8"/>
          <w:p w:rsidR="001E42AC" w:rsidRPr="00165770" w:rsidRDefault="001E42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  <w:r w:rsidRPr="00165770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Pr="00165770">
              <w:rPr>
                <w:rFonts w:ascii="Tahoma" w:hAnsi="Tahoma" w:cs="Tahoma"/>
                <w:sz w:val="18"/>
                <w:szCs w:val="18"/>
              </w:rPr>
              <w:t>Televisivo</w:t>
            </w:r>
          </w:p>
        </w:tc>
        <w:bookmarkStart w:id="6" w:name="Controllo9"/>
        <w:tc>
          <w:tcPr>
            <w:tcW w:w="5119" w:type="dxa"/>
          </w:tcPr>
          <w:p w:rsidR="001E42AC" w:rsidRPr="00165770" w:rsidRDefault="001E42A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65770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  <w:r w:rsidRPr="00165770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Pr="00165770">
              <w:rPr>
                <w:rFonts w:ascii="Tahoma" w:hAnsi="Tahoma" w:cs="Tahoma"/>
                <w:sz w:val="18"/>
                <w:szCs w:val="18"/>
              </w:rPr>
              <w:t>Radiofonico</w:t>
            </w:r>
          </w:p>
        </w:tc>
      </w:tr>
    </w:tbl>
    <w:p w:rsidR="001E42AC" w:rsidRDefault="001E42AC">
      <w:pPr>
        <w:rPr>
          <w:rFonts w:ascii="Tahoma" w:hAnsi="Tahoma" w:cs="Tahoma"/>
          <w:b/>
          <w:sz w:val="16"/>
          <w:szCs w:val="16"/>
        </w:rPr>
      </w:pPr>
    </w:p>
    <w:p w:rsidR="001E42AC" w:rsidRDefault="001E42AC">
      <w:pPr>
        <w:jc w:val="center"/>
        <w:rPr>
          <w:rFonts w:ascii="Tahoma" w:hAnsi="Tahoma" w:cs="Tahoma"/>
          <w:sz w:val="4"/>
          <w:szCs w:val="4"/>
        </w:rPr>
      </w:pPr>
    </w:p>
    <w:p w:rsidR="001E42AC" w:rsidRDefault="001E42AC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Modalità di diffusione</w:t>
      </w:r>
    </w:p>
    <w:p w:rsidR="001E42AC" w:rsidRDefault="001E42AC">
      <w:pPr>
        <w:jc w:val="center"/>
        <w:rPr>
          <w:rFonts w:ascii="Tahoma" w:hAnsi="Tahoma" w:cs="Tahoma"/>
          <w:sz w:val="4"/>
          <w:szCs w:val="4"/>
        </w:rPr>
      </w:pPr>
    </w:p>
    <w:tbl>
      <w:tblPr>
        <w:tblW w:w="10026" w:type="dxa"/>
        <w:jc w:val="center"/>
        <w:tblInd w:w="-3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2005"/>
        <w:gridCol w:w="2005"/>
        <w:gridCol w:w="2005"/>
        <w:gridCol w:w="2005"/>
        <w:gridCol w:w="2006"/>
      </w:tblGrid>
      <w:tr w:rsidR="001E42AC" w:rsidTr="002C799F">
        <w:trPr>
          <w:trHeight w:val="485"/>
          <w:jc w:val="center"/>
        </w:trPr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7" w:name="Controllo10"/>
          </w:p>
          <w:p w:rsidR="001E42AC" w:rsidRDefault="001E42AC" w:rsidP="004D698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DTT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8" w:name="Controllo11"/>
          </w:p>
          <w:p w:rsidR="001E42AC" w:rsidRDefault="001E42AC" w:rsidP="004D698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via Cavo coassiale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9" w:name="Controllo12"/>
          </w:p>
          <w:p w:rsidR="001E42AC" w:rsidRDefault="001E42AC" w:rsidP="004D698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via Satellite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Pr="002C799F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Pr="002C799F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2C799F">
              <w:rPr>
                <w:rFonts w:ascii="Tahoma" w:hAnsi="Tahoma" w:cs="Tahoma"/>
                <w:sz w:val="16"/>
                <w:szCs w:val="16"/>
              </w:rPr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Web/IP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Pr="002C799F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Pr="002C799F" w:rsidRDefault="001E42AC" w:rsidP="004D69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2C799F">
              <w:rPr>
                <w:rFonts w:ascii="Tahoma" w:hAnsi="Tahoma" w:cs="Tahoma"/>
                <w:sz w:val="16"/>
                <w:szCs w:val="16"/>
              </w:rPr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Mobile/DVBH</w:t>
            </w:r>
          </w:p>
        </w:tc>
      </w:tr>
    </w:tbl>
    <w:p w:rsidR="001E42AC" w:rsidRDefault="001E42AC" w:rsidP="002A6416">
      <w:pPr>
        <w:rPr>
          <w:rFonts w:ascii="Tahoma" w:hAnsi="Tahoma" w:cs="Tahoma"/>
          <w:b/>
          <w:sz w:val="14"/>
          <w:szCs w:val="14"/>
        </w:rPr>
      </w:pPr>
    </w:p>
    <w:p w:rsidR="001E42AC" w:rsidRDefault="001E42AC" w:rsidP="002A6416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sz w:val="16"/>
          <w:szCs w:val="16"/>
        </w:rPr>
        <w:instrText xml:space="preserve"> FORMCHECKBOX </w:instrText>
      </w:r>
      <w:r>
        <w:rPr>
          <w:rFonts w:ascii="Tahoma" w:hAnsi="Tahoma" w:cs="Tahoma"/>
          <w:sz w:val="16"/>
          <w:szCs w:val="16"/>
        </w:rPr>
      </w:r>
      <w:r>
        <w:rPr>
          <w:rFonts w:ascii="Tahoma" w:hAnsi="Tahoma" w:cs="Tahoma"/>
          <w:sz w:val="16"/>
          <w:szCs w:val="16"/>
        </w:rPr>
        <w:fldChar w:fldCharType="end"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/>
          <w:sz w:val="16"/>
          <w:szCs w:val="16"/>
        </w:rPr>
        <w:t>Trasmissione simulcast</w:t>
      </w:r>
    </w:p>
    <w:p w:rsidR="001E42AC" w:rsidRDefault="001E42AC" w:rsidP="002A6416">
      <w:pPr>
        <w:jc w:val="center"/>
        <w:rPr>
          <w:rFonts w:ascii="Tahoma" w:hAnsi="Tahoma" w:cs="Tahoma"/>
          <w:sz w:val="4"/>
          <w:szCs w:val="4"/>
        </w:rPr>
      </w:pPr>
    </w:p>
    <w:tbl>
      <w:tblPr>
        <w:tblW w:w="10026" w:type="dxa"/>
        <w:jc w:val="center"/>
        <w:tblInd w:w="-3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2005"/>
        <w:gridCol w:w="2005"/>
        <w:gridCol w:w="2005"/>
        <w:gridCol w:w="2005"/>
        <w:gridCol w:w="2006"/>
      </w:tblGrid>
      <w:tr w:rsidR="001E42AC" w:rsidTr="002C799F">
        <w:trPr>
          <w:trHeight w:val="485"/>
          <w:jc w:val="center"/>
        </w:trPr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Default="001E42AC" w:rsidP="0002335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DTT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Default="001E42AC" w:rsidP="0002335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via Cavo coassiale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Default="001E42AC" w:rsidP="0002335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via Satellite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Pr="002C799F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Pr="002C799F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2C799F">
              <w:rPr>
                <w:rFonts w:ascii="Tahoma" w:hAnsi="Tahoma" w:cs="Tahoma"/>
                <w:sz w:val="16"/>
                <w:szCs w:val="16"/>
              </w:rPr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Web/IP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1E42AC" w:rsidRPr="002C799F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E42AC" w:rsidRPr="002C799F" w:rsidRDefault="001E42AC" w:rsidP="000233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2C799F">
              <w:rPr>
                <w:rFonts w:ascii="Tahoma" w:hAnsi="Tahoma" w:cs="Tahoma"/>
                <w:sz w:val="16"/>
                <w:szCs w:val="16"/>
              </w:rPr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Mobile/DVBH</w:t>
            </w:r>
          </w:p>
        </w:tc>
      </w:tr>
    </w:tbl>
    <w:p w:rsidR="001E42AC" w:rsidRDefault="001E42AC">
      <w:pPr>
        <w:rPr>
          <w:rFonts w:ascii="Tahoma" w:hAnsi="Tahoma" w:cs="Tahoma"/>
          <w:b/>
          <w:sz w:val="14"/>
          <w:szCs w:val="14"/>
        </w:rPr>
      </w:pPr>
    </w:p>
    <w:p w:rsidR="001E42AC" w:rsidRDefault="001E42AC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Responsabile dell’ attività:</w:t>
      </w:r>
    </w:p>
    <w:p w:rsidR="001E42AC" w:rsidRDefault="001E42AC">
      <w:pPr>
        <w:rPr>
          <w:rFonts w:ascii="Tahoma" w:hAnsi="Tahoma" w:cs="Tahoma"/>
          <w:b/>
          <w:sz w:val="16"/>
          <w:szCs w:val="16"/>
        </w:rPr>
      </w:pPr>
    </w:p>
    <w:tbl>
      <w:tblPr>
        <w:tblW w:w="100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0"/>
        <w:gridCol w:w="360"/>
        <w:gridCol w:w="4632"/>
      </w:tblGrid>
      <w:tr w:rsidR="001E42AC" w:rsidTr="00746952">
        <w:tc>
          <w:tcPr>
            <w:tcW w:w="5040" w:type="dxa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599"/>
            </w:tblGrid>
            <w:tr w:rsidR="001E42AC">
              <w:tc>
                <w:tcPr>
                  <w:tcW w:w="459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bookmarkStart w:id="10" w:name="Testo28"/>
                <w:p w:rsidR="001E42AC" w:rsidRDefault="001E42AC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2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0"/>
                </w:p>
              </w:tc>
            </w:tr>
          </w:tbl>
          <w:p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360" w:type="dxa"/>
          </w:tcPr>
          <w:p w:rsidR="001E42AC" w:rsidRDefault="001E42AC">
            <w:pPr>
              <w:rPr>
                <w:rFonts w:ascii="Tahoma" w:hAnsi="Tahoma" w:cs="Tahoma"/>
              </w:rPr>
            </w:pPr>
          </w:p>
        </w:tc>
        <w:bookmarkStart w:id="11" w:name="Testo29"/>
        <w:tc>
          <w:tcPr>
            <w:tcW w:w="4632" w:type="dxa"/>
          </w:tcPr>
          <w:p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  <w:tr w:rsidR="001E42AC" w:rsidTr="00746952">
        <w:tc>
          <w:tcPr>
            <w:tcW w:w="5040" w:type="dxa"/>
          </w:tcPr>
          <w:p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16"/>
                <w:szCs w:val="16"/>
              </w:rPr>
              <w:t>Cognome e Nome</w:t>
            </w:r>
          </w:p>
        </w:tc>
        <w:tc>
          <w:tcPr>
            <w:tcW w:w="360" w:type="dxa"/>
          </w:tcPr>
          <w:p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4632" w:type="dxa"/>
          </w:tcPr>
          <w:p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</w:tr>
    </w:tbl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40"/>
      </w:tblGrid>
      <w:tr w:rsidR="001E42AC" w:rsidTr="007B230B">
        <w:tc>
          <w:tcPr>
            <w:tcW w:w="4680" w:type="dxa"/>
            <w:shd w:val="clear" w:color="auto" w:fill="E6E6E6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t xml:space="preserve">Testata giornalistica </w:t>
            </w:r>
          </w:p>
        </w:tc>
        <w:tc>
          <w:tcPr>
            <w:tcW w:w="5040" w:type="dxa"/>
            <w:shd w:val="clear" w:color="auto" w:fill="E6E6E6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t xml:space="preserve">Cognome e nome direttore responsabile </w:t>
            </w:r>
          </w:p>
        </w:tc>
      </w:tr>
      <w:tr w:rsidR="001E42AC" w:rsidTr="007B230B">
        <w:tc>
          <w:tcPr>
            <w:tcW w:w="4680" w:type="dxa"/>
            <w:vAlign w:val="center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5040" w:type="dxa"/>
            <w:vAlign w:val="center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1E42AC" w:rsidTr="007B230B">
        <w:tc>
          <w:tcPr>
            <w:tcW w:w="4680" w:type="dxa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5040" w:type="dxa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1E42AC" w:rsidTr="007B230B">
        <w:tc>
          <w:tcPr>
            <w:tcW w:w="4680" w:type="dxa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5040" w:type="dxa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1E42AC" w:rsidTr="007B230B">
        <w:tc>
          <w:tcPr>
            <w:tcW w:w="4680" w:type="dxa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5040" w:type="dxa"/>
          </w:tcPr>
          <w:p w:rsidR="001E42AC" w:rsidRPr="007B230B" w:rsidRDefault="001E42AC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</w:tbl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 w:rsidP="00654CF2">
      <w:pPr>
        <w:rPr>
          <w:rFonts w:ascii="Tahoma" w:hAnsi="Tahoma" w:cs="Tahoma"/>
          <w:b/>
          <w:sz w:val="16"/>
          <w:szCs w:val="16"/>
        </w:rPr>
      </w:pPr>
    </w:p>
    <w:p w:rsidR="001E42AC" w:rsidRPr="00EB0950" w:rsidRDefault="001E42AC" w:rsidP="004718C2">
      <w:pPr>
        <w:rPr>
          <w:rFonts w:ascii="Tahoma" w:hAnsi="Tahoma" w:cs="Tahoma"/>
          <w:b/>
          <w:sz w:val="16"/>
          <w:szCs w:val="16"/>
        </w:rPr>
      </w:pPr>
      <w:r w:rsidRPr="00EB0950">
        <w:rPr>
          <w:rFonts w:ascii="Tahoma" w:hAnsi="Tahoma" w:cs="Tahoma"/>
          <w:b/>
          <w:sz w:val="16"/>
          <w:szCs w:val="16"/>
        </w:rPr>
        <w:t>Codic</w:t>
      </w:r>
      <w:r>
        <w:rPr>
          <w:rFonts w:ascii="Tahoma" w:hAnsi="Tahoma" w:cs="Tahoma"/>
          <w:b/>
          <w:sz w:val="16"/>
          <w:szCs w:val="16"/>
        </w:rPr>
        <w:t>i delle province</w:t>
      </w:r>
      <w:r w:rsidRPr="00EB0950"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b/>
          <w:sz w:val="16"/>
          <w:szCs w:val="16"/>
        </w:rPr>
        <w:t>corrispondenti all’</w:t>
      </w:r>
      <w:r w:rsidRPr="00EB0950">
        <w:rPr>
          <w:rFonts w:ascii="Tahoma" w:hAnsi="Tahoma" w:cs="Tahoma"/>
          <w:b/>
          <w:sz w:val="16"/>
          <w:szCs w:val="16"/>
        </w:rPr>
        <w:t>are</w:t>
      </w:r>
      <w:r>
        <w:rPr>
          <w:rFonts w:ascii="Tahoma" w:hAnsi="Tahoma" w:cs="Tahoma"/>
          <w:b/>
          <w:sz w:val="16"/>
          <w:szCs w:val="16"/>
        </w:rPr>
        <w:t>a</w:t>
      </w:r>
      <w:r w:rsidRPr="00EB0950">
        <w:rPr>
          <w:rFonts w:ascii="Tahoma" w:hAnsi="Tahoma" w:cs="Tahoma"/>
          <w:b/>
          <w:sz w:val="16"/>
          <w:szCs w:val="16"/>
        </w:rPr>
        <w:t xml:space="preserve"> geografic</w:t>
      </w:r>
      <w:r>
        <w:rPr>
          <w:rFonts w:ascii="Tahoma" w:hAnsi="Tahoma" w:cs="Tahoma"/>
          <w:b/>
          <w:sz w:val="16"/>
          <w:szCs w:val="16"/>
        </w:rPr>
        <w:t xml:space="preserve">a </w:t>
      </w:r>
      <w:r w:rsidRPr="00EB0950">
        <w:rPr>
          <w:rFonts w:ascii="Tahoma" w:hAnsi="Tahoma" w:cs="Tahoma"/>
          <w:b/>
          <w:sz w:val="16"/>
          <w:szCs w:val="16"/>
        </w:rPr>
        <w:t>servit</w:t>
      </w:r>
      <w:r>
        <w:rPr>
          <w:rFonts w:ascii="Tahoma" w:hAnsi="Tahoma" w:cs="Tahoma"/>
          <w:b/>
          <w:sz w:val="16"/>
          <w:szCs w:val="16"/>
        </w:rPr>
        <w:t>a (*)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717"/>
        <w:gridCol w:w="723"/>
        <w:gridCol w:w="696"/>
        <w:gridCol w:w="695"/>
        <w:gridCol w:w="695"/>
        <w:gridCol w:w="695"/>
        <w:gridCol w:w="695"/>
        <w:gridCol w:w="696"/>
        <w:gridCol w:w="696"/>
        <w:gridCol w:w="696"/>
        <w:gridCol w:w="696"/>
        <w:gridCol w:w="696"/>
        <w:gridCol w:w="696"/>
      </w:tblGrid>
      <w:tr w:rsidR="001E42AC" w:rsidRPr="000A6337" w:rsidTr="004718C2">
        <w:trPr>
          <w:trHeight w:val="426"/>
        </w:trPr>
        <w:tc>
          <w:tcPr>
            <w:tcW w:w="654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1E42AC" w:rsidRPr="000A6337" w:rsidTr="004718C2">
        <w:trPr>
          <w:trHeight w:val="323"/>
        </w:trPr>
        <w:tc>
          <w:tcPr>
            <w:tcW w:w="654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1E42AC" w:rsidRPr="000A6337" w:rsidTr="004718C2">
        <w:trPr>
          <w:trHeight w:val="361"/>
        </w:trPr>
        <w:tc>
          <w:tcPr>
            <w:tcW w:w="654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12" w:name="Testo53"/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bookmarkStart w:id="13" w:name="Testo54"/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bookmarkStart w:id="14" w:name="Testo55"/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bookmarkStart w:id="15" w:name="Testo56"/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bookmarkStart w:id="16" w:name="Testo57"/>
        <w:tc>
          <w:tcPr>
            <w:tcW w:w="696" w:type="dxa"/>
            <w:vAlign w:val="center"/>
          </w:tcPr>
          <w:p w:rsidR="001E42AC" w:rsidRPr="007B230B" w:rsidRDefault="001E42AC" w:rsidP="007B23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</w:tr>
    </w:tbl>
    <w:p w:rsidR="001E42AC" w:rsidRDefault="001E42AC">
      <w:pPr>
        <w:rPr>
          <w:rFonts w:ascii="Tahoma" w:hAnsi="Tahoma" w:cs="Tahoma"/>
          <w:sz w:val="10"/>
          <w:szCs w:val="10"/>
        </w:rPr>
        <w:sectPr w:rsidR="001E42AC">
          <w:headerReference w:type="default" r:id="rId7"/>
          <w:footerReference w:type="even" r:id="rId8"/>
          <w:footerReference w:type="default" r:id="rId9"/>
          <w:pgSz w:w="11906" w:h="16838"/>
          <w:pgMar w:top="687" w:right="1134" w:bottom="1134" w:left="1134" w:header="360" w:footer="708" w:gutter="0"/>
          <w:cols w:space="708"/>
          <w:docGrid w:linePitch="360"/>
        </w:sectPr>
      </w:pPr>
    </w:p>
    <w:tbl>
      <w:tblPr>
        <w:tblW w:w="0" w:type="auto"/>
        <w:tblInd w:w="-72" w:type="dxa"/>
        <w:tblLook w:val="01E0"/>
      </w:tblPr>
      <w:tblGrid>
        <w:gridCol w:w="15300"/>
      </w:tblGrid>
      <w:tr w:rsidR="001E42AC" w:rsidTr="00806C97">
        <w:tc>
          <w:tcPr>
            <w:tcW w:w="15300" w:type="dxa"/>
            <w:shd w:val="clear" w:color="auto" w:fill="E6E6E6"/>
          </w:tcPr>
          <w:p w:rsidR="001E42AC" w:rsidRDefault="001E42AC" w:rsidP="00806C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Rapporti contrattuali con gli operatori di rete</w:t>
            </w:r>
          </w:p>
        </w:tc>
      </w:tr>
    </w:tbl>
    <w:p w:rsidR="001E42AC" w:rsidRDefault="001E42AC" w:rsidP="001E65D7">
      <w:pPr>
        <w:rPr>
          <w:rFonts w:ascii="Tahoma" w:hAnsi="Tahoma" w:cs="Tahoma"/>
          <w:sz w:val="14"/>
          <w:szCs w:val="14"/>
        </w:rPr>
      </w:pPr>
    </w:p>
    <w:tbl>
      <w:tblPr>
        <w:tblW w:w="15300" w:type="dxa"/>
        <w:tblInd w:w="-72" w:type="dxa"/>
        <w:tblLayout w:type="fixed"/>
        <w:tblLook w:val="01E0"/>
      </w:tblPr>
      <w:tblGrid>
        <w:gridCol w:w="6198"/>
        <w:gridCol w:w="262"/>
        <w:gridCol w:w="262"/>
        <w:gridCol w:w="262"/>
        <w:gridCol w:w="263"/>
        <w:gridCol w:w="263"/>
        <w:gridCol w:w="3110"/>
        <w:gridCol w:w="236"/>
        <w:gridCol w:w="236"/>
        <w:gridCol w:w="248"/>
        <w:gridCol w:w="3960"/>
      </w:tblGrid>
      <w:tr w:rsidR="001E42AC" w:rsidTr="00806C97"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491" w:type="dxa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491"/>
            </w:tblGrid>
            <w:tr w:rsidR="001E42AC" w:rsidTr="00806C97">
              <w:tc>
                <w:tcPr>
                  <w:tcW w:w="449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bookmarkStart w:id="17" w:name="Testo1"/>
                <w:p w:rsidR="001E42AC" w:rsidRDefault="001E42AC" w:rsidP="00806C9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7"/>
                </w:p>
              </w:tc>
            </w:tr>
          </w:tbl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2" w:type="dxa"/>
            <w:tcBorders>
              <w:lef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2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2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3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bookmarkStart w:id="18" w:name="Testo2"/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36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48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3960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</w:tr>
      <w:tr w:rsidR="001E42AC" w:rsidTr="00806C97"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Operatore di comunicazione richiedente l’iscrizione </w:t>
            </w:r>
          </w:p>
        </w:tc>
        <w:tc>
          <w:tcPr>
            <w:tcW w:w="262" w:type="dxa"/>
            <w:tcBorders>
              <w:lef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2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2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3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Codice fiscale 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36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248" w:type="dxa"/>
          </w:tcPr>
          <w:p w:rsidR="001E42AC" w:rsidRDefault="001E42AC" w:rsidP="00806C97">
            <w:pPr>
              <w:rPr>
                <w:rFonts w:ascii="Tahoma" w:hAnsi="Tahoma" w:cs="Tahoma"/>
              </w:rPr>
            </w:pPr>
          </w:p>
        </w:tc>
        <w:tc>
          <w:tcPr>
            <w:tcW w:w="3960" w:type="dxa"/>
          </w:tcPr>
          <w:p w:rsidR="001E42AC" w:rsidRDefault="001E42AC" w:rsidP="00806C9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42AC" w:rsidRDefault="001E42AC" w:rsidP="001E65D7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p w:rsidR="001E42AC" w:rsidRDefault="001E42AC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jc w:val="center"/>
        <w:tblInd w:w="-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2608"/>
        <w:gridCol w:w="4351"/>
        <w:gridCol w:w="1287"/>
        <w:gridCol w:w="1918"/>
        <w:gridCol w:w="1885"/>
      </w:tblGrid>
      <w:tr w:rsidR="001E42AC" w:rsidTr="00C31D65">
        <w:trPr>
          <w:trHeight w:val="240"/>
          <w:jc w:val="center"/>
        </w:trPr>
        <w:tc>
          <w:tcPr>
            <w:tcW w:w="3240" w:type="dxa"/>
            <w:shd w:val="clear" w:color="auto" w:fill="F3F3F3"/>
            <w:vAlign w:val="center"/>
          </w:tcPr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Denominazione</w:t>
            </w:r>
          </w:p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Marchio</w:t>
            </w:r>
          </w:p>
        </w:tc>
        <w:tc>
          <w:tcPr>
            <w:tcW w:w="2608" w:type="dxa"/>
            <w:shd w:val="clear" w:color="auto" w:fill="F3F3F3"/>
            <w:vAlign w:val="center"/>
          </w:tcPr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</w:p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dell’operatore di rete</w:t>
            </w:r>
          </w:p>
        </w:tc>
        <w:tc>
          <w:tcPr>
            <w:tcW w:w="4351" w:type="dxa"/>
            <w:shd w:val="clear" w:color="auto" w:fill="F3F3F3"/>
            <w:vAlign w:val="center"/>
          </w:tcPr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Denominazione operatore di rete</w:t>
            </w:r>
          </w:p>
        </w:tc>
        <w:tc>
          <w:tcPr>
            <w:tcW w:w="1287" w:type="dxa"/>
            <w:shd w:val="clear" w:color="auto" w:fill="F3F3F3"/>
            <w:vAlign w:val="center"/>
          </w:tcPr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Numero ROC</w:t>
            </w:r>
          </w:p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operatore di rete</w:t>
            </w:r>
          </w:p>
        </w:tc>
        <w:tc>
          <w:tcPr>
            <w:tcW w:w="1918" w:type="dxa"/>
            <w:tcBorders>
              <w:right w:val="single" w:sz="12" w:space="0" w:color="auto"/>
            </w:tcBorders>
            <w:shd w:val="clear" w:color="auto" w:fill="F3F3F3"/>
            <w:vAlign w:val="center"/>
          </w:tcPr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 inizio contratto</w:t>
            </w:r>
          </w:p>
        </w:tc>
        <w:tc>
          <w:tcPr>
            <w:tcW w:w="1885" w:type="dxa"/>
            <w:tcBorders>
              <w:left w:val="single" w:sz="12" w:space="0" w:color="auto"/>
            </w:tcBorders>
            <w:shd w:val="clear" w:color="auto" w:fill="F3F3F3"/>
            <w:vAlign w:val="center"/>
          </w:tcPr>
          <w:p w:rsidR="001E42AC" w:rsidRDefault="001E42AC" w:rsidP="00C31D6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 scadenza contratto</w:t>
            </w:r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19" w:name="Testo15"/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20" w:name="Testo33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bookmarkStart w:id="21" w:name="Testo34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22" w:name="Testo6"/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  <w:bookmarkStart w:id="23" w:name="Testo16"/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24" w:name="Testo35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  <w:bookmarkStart w:id="25" w:name="Testo36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26" w:name="Testo7"/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bookmarkStart w:id="27" w:name="Testo17"/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28" w:name="Testo37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bookmarkStart w:id="29" w:name="Testo38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30" w:name="Testo11"/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bookmarkStart w:id="31" w:name="Testo21"/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32" w:name="Testo45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bookmarkStart w:id="33" w:name="Testo46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34" w:name="Testo12"/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bookmarkStart w:id="35" w:name="Testo22"/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bookmarkStart w:id="36" w:name="Testo30"/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  <w:bookmarkStart w:id="37" w:name="Testo47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bookmarkStart w:id="38" w:name="Testo48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39" w:name="Testo13"/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bookmarkStart w:id="40" w:name="Testo23"/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bookmarkStart w:id="41" w:name="Testo31"/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bookmarkStart w:id="42" w:name="Testo49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bookmarkStart w:id="43" w:name="Testo50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</w:tr>
      <w:tr w:rsidR="001E42AC" w:rsidTr="00FE5C0B">
        <w:trPr>
          <w:trHeight w:val="454"/>
          <w:jc w:val="center"/>
        </w:trPr>
        <w:tc>
          <w:tcPr>
            <w:tcW w:w="3240" w:type="dxa"/>
          </w:tcPr>
          <w:p w:rsidR="001E42AC" w:rsidRDefault="001E42AC" w:rsidP="00FE5C0B">
            <w:pPr>
              <w:rPr>
                <w:sz w:val="16"/>
                <w:szCs w:val="16"/>
              </w:rPr>
            </w:pPr>
          </w:p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44" w:name="Testo14"/>
        <w:tc>
          <w:tcPr>
            <w:tcW w:w="2608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4351" w:type="dxa"/>
            <w:vAlign w:val="center"/>
          </w:tcPr>
          <w:p w:rsidR="001E42AC" w:rsidRDefault="001E42AC" w:rsidP="00FE5C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45" w:name="Testo32"/>
        <w:tc>
          <w:tcPr>
            <w:tcW w:w="1287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  <w:bookmarkStart w:id="46" w:name="Testo51"/>
        <w:tc>
          <w:tcPr>
            <w:tcW w:w="1918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6"/>
          </w:p>
        </w:tc>
        <w:bookmarkStart w:id="47" w:name="Testo52"/>
        <w:tc>
          <w:tcPr>
            <w:tcW w:w="1885" w:type="dxa"/>
            <w:vAlign w:val="center"/>
          </w:tcPr>
          <w:p w:rsidR="001E42AC" w:rsidRDefault="001E42AC" w:rsidP="00FE5C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</w:tr>
    </w:tbl>
    <w:p w:rsidR="001E42AC" w:rsidRDefault="001E42AC">
      <w:pPr>
        <w:jc w:val="both"/>
        <w:rPr>
          <w:rFonts w:ascii="Tahoma" w:hAnsi="Tahoma" w:cs="Tahoma"/>
          <w:sz w:val="16"/>
          <w:szCs w:val="16"/>
        </w:rPr>
      </w:pPr>
    </w:p>
    <w:p w:rsidR="001E42AC" w:rsidRDefault="001E42AC">
      <w:pPr>
        <w:ind w:left="-180" w:right="-26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artt. 75 e 76 del D.P.R. n. 445/2000 e dall’ art. 1, comma 29, della legge n. 249/97 dichiara che i dati suindicati sono veri e attuali.</w:t>
      </w:r>
    </w:p>
    <w:p w:rsidR="001E42AC" w:rsidRDefault="001E42AC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Ind w:w="4500" w:type="dxa"/>
        <w:tblLook w:val="01E0"/>
      </w:tblPr>
      <w:tblGrid>
        <w:gridCol w:w="5508"/>
        <w:gridCol w:w="4270"/>
      </w:tblGrid>
      <w:tr w:rsidR="001E42AC" w:rsidTr="002C799F">
        <w:trPr>
          <w:trHeight w:val="419"/>
        </w:trPr>
        <w:tc>
          <w:tcPr>
            <w:tcW w:w="5508" w:type="dxa"/>
          </w:tcPr>
          <w:p w:rsidR="001E42AC" w:rsidRDefault="001E42A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</w:tcPr>
          <w:p w:rsidR="001E42AC" w:rsidRDefault="001E42A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:rsidR="001E42AC" w:rsidRDefault="001E42AC">
      <w:pPr>
        <w:ind w:left="-180" w:right="-262"/>
        <w:jc w:val="both"/>
      </w:pPr>
    </w:p>
    <w:p w:rsidR="001E42AC" w:rsidRDefault="001E42AC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>
        <w:rPr>
          <w:rFonts w:ascii="Tahoma" w:hAnsi="Tahoma" w:cs="Tahoma"/>
          <w:b/>
          <w:sz w:val="20"/>
          <w:szCs w:val="20"/>
          <w:u w:val="single"/>
        </w:rPr>
        <w:t>Istruzioni per la compilazione del Modello 24/ROC</w:t>
      </w: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Il Modello 24/ROC, riportato nella precedente pagina 1, è compilabile in modo informatizzato in quanto presenta dei campi (di colore grigio) all’interno dei quali è possibile scrivere, utilizzando la tastiera del vostro computer, del testo alfanumerico o inserire segni di spunta (</w:t>
      </w:r>
      <w:smartTag w:uri="urn:schemas-microsoft-com:office:smarttags" w:element="PersonName">
        <w:smartTagPr>
          <w:attr w:name="ProductID" w:val="la cosiddetta X"/>
        </w:smartTagPr>
        <w:r>
          <w:rPr>
            <w:rFonts w:ascii="Tahoma" w:hAnsi="Tahoma" w:cs="Tahoma"/>
            <w:sz w:val="20"/>
            <w:szCs w:val="20"/>
          </w:rPr>
          <w:t>la cosiddetta X</w:t>
        </w:r>
      </w:smartTag>
      <w:r>
        <w:rPr>
          <w:rFonts w:ascii="Tahoma" w:hAnsi="Tahoma" w:cs="Tahoma"/>
          <w:sz w:val="20"/>
          <w:szCs w:val="20"/>
        </w:rPr>
        <w:t xml:space="preserve">). </w:t>
      </w: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Cliccare con la freccetta del mouse sui campi in colore grigio. Il campo diventerà di colore nero. A questo punto potete procedere a digitare, con la tastiera del vostro computer, il relativo testo. </w:t>
      </w: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>
          <w:rPr>
            <w:rFonts w:ascii="Tahoma" w:hAnsi="Tahoma" w:cs="Tahoma"/>
            <w:sz w:val="20"/>
            <w:szCs w:val="20"/>
          </w:rPr>
          <w:t>la X</w:t>
        </w:r>
      </w:smartTag>
      <w:r>
        <w:rPr>
          <w:rFonts w:ascii="Tahoma" w:hAnsi="Tahoma" w:cs="Tahoma"/>
          <w:sz w:val="20"/>
          <w:szCs w:val="20"/>
        </w:rPr>
        <w:t xml:space="preserve"> (ad es. per indicare “Ministero competente“) occorre semplicemente cliccare con la freccetta del mouse sul relativo campo di colore grigio per attivare il relativo segno di spunta (il carattere X).</w:t>
      </w: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Compilati con il computer tutti i campi, stampate il relativo Modello 24/ROC. </w:t>
      </w:r>
    </w:p>
    <w:p w:rsidR="001E42AC" w:rsidRDefault="001E42AC">
      <w:pPr>
        <w:jc w:val="both"/>
        <w:rPr>
          <w:rFonts w:ascii="Tahoma" w:hAnsi="Tahoma" w:cs="Tahoma"/>
          <w:sz w:val="20"/>
          <w:szCs w:val="20"/>
        </w:rPr>
      </w:pPr>
    </w:p>
    <w:p w:rsidR="001E42AC" w:rsidRDefault="001E42AC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blinkBackground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  <w:effect w:val="blinkBackground"/>
        </w:rPr>
        <w:t>I M P O R T A N T E</w:t>
      </w:r>
    </w:p>
    <w:p w:rsidR="001E42AC" w:rsidRDefault="001E42AC">
      <w:pPr>
        <w:jc w:val="center"/>
        <w:rPr>
          <w:rFonts w:ascii="Tahoma" w:hAnsi="Tahoma" w:cs="Tahoma"/>
          <w:sz w:val="20"/>
          <w:szCs w:val="20"/>
        </w:rPr>
      </w:pPr>
    </w:p>
    <w:p w:rsidR="001E42AC" w:rsidRDefault="001E42AC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blinkBackground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  <w:effect w:val="blinkBackground"/>
        </w:rPr>
        <w:t>Non dimenticate, alla fine, di sottoscrivere il Modello 24/ROC.</w:t>
      </w:r>
    </w:p>
    <w:p w:rsidR="001E42AC" w:rsidRDefault="001E42AC">
      <w:pPr>
        <w:ind w:left="-180" w:right="-262"/>
        <w:jc w:val="both"/>
      </w:pPr>
    </w:p>
    <w:sectPr w:rsidR="001E42AC" w:rsidSect="00FE5C0B">
      <w:pgSz w:w="16838" w:h="11906" w:orient="landscape"/>
      <w:pgMar w:top="1134" w:right="686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2AC" w:rsidRDefault="001E42AC">
      <w:r>
        <w:separator/>
      </w:r>
    </w:p>
  </w:endnote>
  <w:endnote w:type="continuationSeparator" w:id="0">
    <w:p w:rsidR="001E42AC" w:rsidRDefault="001E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AC" w:rsidRDefault="001E42AC" w:rsidP="00735C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42AC" w:rsidRDefault="001E42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AC" w:rsidRPr="004718D1" w:rsidRDefault="001E42AC" w:rsidP="00735C97">
    <w:pPr>
      <w:pStyle w:val="Footer"/>
      <w:framePr w:wrap="around" w:vAnchor="text" w:hAnchor="margin" w:xAlign="center" w:y="1"/>
      <w:rPr>
        <w:rStyle w:val="PageNumber"/>
        <w:rFonts w:ascii="Tahoma" w:hAnsi="Tahoma" w:cs="Tahoma"/>
        <w:sz w:val="16"/>
        <w:szCs w:val="16"/>
      </w:rPr>
    </w:pPr>
    <w:r w:rsidRPr="004718D1">
      <w:rPr>
        <w:rStyle w:val="PageNumber"/>
        <w:rFonts w:ascii="Tahoma" w:hAnsi="Tahoma" w:cs="Tahoma"/>
        <w:sz w:val="16"/>
        <w:szCs w:val="16"/>
      </w:rPr>
      <w:fldChar w:fldCharType="begin"/>
    </w:r>
    <w:r w:rsidRPr="004718D1">
      <w:rPr>
        <w:rStyle w:val="PageNumber"/>
        <w:rFonts w:ascii="Tahoma" w:hAnsi="Tahoma" w:cs="Tahoma"/>
        <w:sz w:val="16"/>
        <w:szCs w:val="16"/>
      </w:rPr>
      <w:instrText xml:space="preserve">PAGE  </w:instrText>
    </w:r>
    <w:r w:rsidRPr="004718D1">
      <w:rPr>
        <w:rStyle w:val="PageNumber"/>
        <w:rFonts w:ascii="Tahoma" w:hAnsi="Tahoma" w:cs="Tahoma"/>
        <w:sz w:val="16"/>
        <w:szCs w:val="16"/>
      </w:rPr>
      <w:fldChar w:fldCharType="separate"/>
    </w:r>
    <w:r>
      <w:rPr>
        <w:rStyle w:val="PageNumber"/>
        <w:rFonts w:ascii="Tahoma" w:hAnsi="Tahoma" w:cs="Tahoma"/>
        <w:noProof/>
        <w:sz w:val="16"/>
        <w:szCs w:val="16"/>
      </w:rPr>
      <w:t>3</w:t>
    </w:r>
    <w:r w:rsidRPr="004718D1">
      <w:rPr>
        <w:rStyle w:val="PageNumber"/>
        <w:rFonts w:ascii="Tahoma" w:hAnsi="Tahoma" w:cs="Tahoma"/>
        <w:sz w:val="16"/>
        <w:szCs w:val="16"/>
      </w:rPr>
      <w:fldChar w:fldCharType="end"/>
    </w:r>
  </w:p>
  <w:p w:rsidR="001E42AC" w:rsidRDefault="001E42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2AC" w:rsidRDefault="001E42AC">
      <w:r>
        <w:separator/>
      </w:r>
    </w:p>
  </w:footnote>
  <w:footnote w:type="continuationSeparator" w:id="0">
    <w:p w:rsidR="001E42AC" w:rsidRDefault="001E4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AC" w:rsidRDefault="001E42AC">
    <w:pPr>
      <w:pStyle w:val="Nomesociet"/>
      <w:framePr w:w="0" w:hRule="auto" w:wrap="auto" w:vAnchor="margin" w:hAnchor="text" w:xAlign="left" w:yAlign="inlin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79.25pt;height:122.25pt">
          <v:imagedata r:id="rId1" o:title=""/>
        </v:shape>
      </w:pict>
    </w:r>
  </w:p>
  <w:p w:rsidR="001E42AC" w:rsidRDefault="001E42AC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>M O D E L L O 24/R O C</w:t>
    </w:r>
  </w:p>
  <w:p w:rsidR="001E42AC" w:rsidRDefault="001E42AC">
    <w:pPr>
      <w:pStyle w:val="Nomesociet"/>
      <w:framePr w:w="0" w:hRule="auto" w:wrap="auto" w:vAnchor="margin" w:hAnchor="text" w:xAlign="left" w:yAlign="inline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D24"/>
    <w:rsid w:val="0002335A"/>
    <w:rsid w:val="00031ACE"/>
    <w:rsid w:val="000451C8"/>
    <w:rsid w:val="00085F06"/>
    <w:rsid w:val="00097ED2"/>
    <w:rsid w:val="000A6337"/>
    <w:rsid w:val="000C05D9"/>
    <w:rsid w:val="00165770"/>
    <w:rsid w:val="0017743F"/>
    <w:rsid w:val="001B78F0"/>
    <w:rsid w:val="001E42AC"/>
    <w:rsid w:val="001E65D7"/>
    <w:rsid w:val="0020300E"/>
    <w:rsid w:val="002251D3"/>
    <w:rsid w:val="00234DE8"/>
    <w:rsid w:val="0024219D"/>
    <w:rsid w:val="00243D3F"/>
    <w:rsid w:val="002A6416"/>
    <w:rsid w:val="002C799F"/>
    <w:rsid w:val="002D3749"/>
    <w:rsid w:val="002D3EF0"/>
    <w:rsid w:val="002F6436"/>
    <w:rsid w:val="003C7758"/>
    <w:rsid w:val="00463747"/>
    <w:rsid w:val="004718C2"/>
    <w:rsid w:val="004718D1"/>
    <w:rsid w:val="004D698A"/>
    <w:rsid w:val="004F5295"/>
    <w:rsid w:val="005006F1"/>
    <w:rsid w:val="00503EA4"/>
    <w:rsid w:val="00526336"/>
    <w:rsid w:val="00542054"/>
    <w:rsid w:val="005600F9"/>
    <w:rsid w:val="005823DB"/>
    <w:rsid w:val="00614F1A"/>
    <w:rsid w:val="00654CF2"/>
    <w:rsid w:val="00675A01"/>
    <w:rsid w:val="00677E74"/>
    <w:rsid w:val="00695008"/>
    <w:rsid w:val="006A4571"/>
    <w:rsid w:val="006B783D"/>
    <w:rsid w:val="0073265D"/>
    <w:rsid w:val="00735C97"/>
    <w:rsid w:val="00746952"/>
    <w:rsid w:val="007479F8"/>
    <w:rsid w:val="00786A85"/>
    <w:rsid w:val="007A237A"/>
    <w:rsid w:val="007A25EE"/>
    <w:rsid w:val="007B230B"/>
    <w:rsid w:val="007E2EB7"/>
    <w:rsid w:val="00806614"/>
    <w:rsid w:val="00806C97"/>
    <w:rsid w:val="00816B5B"/>
    <w:rsid w:val="008458B5"/>
    <w:rsid w:val="0084635F"/>
    <w:rsid w:val="008670E5"/>
    <w:rsid w:val="00887FC0"/>
    <w:rsid w:val="008B43BB"/>
    <w:rsid w:val="00906A91"/>
    <w:rsid w:val="009121FE"/>
    <w:rsid w:val="0094652C"/>
    <w:rsid w:val="00964A5E"/>
    <w:rsid w:val="009814D5"/>
    <w:rsid w:val="00984F78"/>
    <w:rsid w:val="009D5D24"/>
    <w:rsid w:val="00A16954"/>
    <w:rsid w:val="00A4572D"/>
    <w:rsid w:val="00A530A9"/>
    <w:rsid w:val="00B66039"/>
    <w:rsid w:val="00BC269C"/>
    <w:rsid w:val="00BD666C"/>
    <w:rsid w:val="00BF3C1E"/>
    <w:rsid w:val="00C31D65"/>
    <w:rsid w:val="00C86323"/>
    <w:rsid w:val="00D633CA"/>
    <w:rsid w:val="00D634BC"/>
    <w:rsid w:val="00D660B8"/>
    <w:rsid w:val="00DE4B29"/>
    <w:rsid w:val="00E06E41"/>
    <w:rsid w:val="00E4223A"/>
    <w:rsid w:val="00E720FB"/>
    <w:rsid w:val="00EB0950"/>
    <w:rsid w:val="00F446EC"/>
    <w:rsid w:val="00F5331E"/>
    <w:rsid w:val="00F62BBF"/>
    <w:rsid w:val="00F875F9"/>
    <w:rsid w:val="00FC6257"/>
    <w:rsid w:val="00FE5C0B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4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465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6257"/>
    <w:rPr>
      <w:rFonts w:cs="Times New Roman"/>
      <w:sz w:val="2"/>
    </w:rPr>
  </w:style>
  <w:style w:type="table" w:styleId="TableGrid">
    <w:name w:val="Table Grid"/>
    <w:basedOn w:val="TableNormal"/>
    <w:uiPriority w:val="99"/>
    <w:rsid w:val="009D5D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06E4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5F0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06E4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5F06"/>
    <w:rPr>
      <w:rFonts w:cs="Times New Roman"/>
      <w:sz w:val="24"/>
      <w:szCs w:val="24"/>
    </w:rPr>
  </w:style>
  <w:style w:type="paragraph" w:customStyle="1" w:styleId="Nomesociet">
    <w:name w:val="Nome società"/>
    <w:basedOn w:val="BodyText"/>
    <w:uiPriority w:val="99"/>
    <w:rsid w:val="00E06E41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BodyText">
    <w:name w:val="Body Text"/>
    <w:basedOn w:val="Normal"/>
    <w:link w:val="BodyTextChar"/>
    <w:uiPriority w:val="99"/>
    <w:rsid w:val="00E06E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85F0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718D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4</Pages>
  <Words>778</Words>
  <Characters>4440</Characters>
  <Application>Microsoft Office Outlook</Application>
  <DocSecurity>0</DocSecurity>
  <Lines>0</Lines>
  <Paragraphs>0</Paragraphs>
  <ScaleCrop>false</ScaleCrop>
  <Company>agcom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La_sala_n</cp:lastModifiedBy>
  <cp:revision>11</cp:revision>
  <cp:lastPrinted>2010-11-08T11:48:00Z</cp:lastPrinted>
  <dcterms:created xsi:type="dcterms:W3CDTF">2010-11-04T11:09:00Z</dcterms:created>
  <dcterms:modified xsi:type="dcterms:W3CDTF">2010-12-16T08:47:00Z</dcterms:modified>
</cp:coreProperties>
</file>